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="00234A5A" w:rsidRPr="00234A5A">
        <w:rPr>
          <w:rFonts w:ascii="Times New Roman" w:hAnsi="Times New Roman"/>
          <w:b/>
          <w:sz w:val="24"/>
          <w:szCs w:val="24"/>
        </w:rPr>
        <w:t>Trgovački sud u Za</w:t>
      </w:r>
      <w:r w:rsidR="009937CC">
        <w:rPr>
          <w:rFonts w:ascii="Times New Roman" w:hAnsi="Times New Roman"/>
          <w:b/>
          <w:sz w:val="24"/>
          <w:szCs w:val="24"/>
        </w:rPr>
        <w:t>grebu</w:t>
      </w:r>
    </w:p>
    <w:p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9937CC" w:rsidRPr="009937CC">
        <w:rPr>
          <w:rFonts w:ascii="Times New Roman" w:hAnsi="Times New Roman"/>
          <w:b/>
          <w:sz w:val="24"/>
          <w:szCs w:val="24"/>
          <w:lang w:val="pl-PL"/>
        </w:rPr>
        <w:t>St-941/23</w:t>
      </w:r>
    </w:p>
    <w:p w:rsidR="00EE1DBE" w:rsidRPr="009937CC" w:rsidRDefault="00EE1DBE" w:rsidP="009937CC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  <w:r w:rsidR="009937CC" w:rsidRPr="009937CC">
        <w:rPr>
          <w:rFonts w:ascii="Times New Roman" w:hAnsi="Times New Roman"/>
          <w:b/>
          <w:sz w:val="24"/>
          <w:szCs w:val="24"/>
        </w:rPr>
        <w:t>GRIČ-AUTOMATIKA</w:t>
      </w:r>
      <w:r w:rsidR="009937CC">
        <w:rPr>
          <w:rFonts w:ascii="Times New Roman" w:hAnsi="Times New Roman"/>
          <w:b/>
          <w:sz w:val="24"/>
          <w:szCs w:val="24"/>
        </w:rPr>
        <w:t xml:space="preserve"> d.o.o.</w:t>
      </w:r>
      <w:r w:rsidR="009937CC" w:rsidRPr="009937CC">
        <w:rPr>
          <w:rFonts w:ascii="Times New Roman" w:hAnsi="Times New Roman"/>
          <w:sz w:val="24"/>
          <w:szCs w:val="24"/>
        </w:rPr>
        <w:t>, Zagreb, Magazinska 9, OIB 27298302360</w:t>
      </w:r>
    </w:p>
    <w:p w:rsidR="00EE1DBE" w:rsidRPr="00276629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E1DBE" w:rsidRPr="00276629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234A5A" w:rsidRPr="00234A5A" w:rsidRDefault="00234A5A" w:rsidP="00234A5A">
      <w:pPr>
        <w:rPr>
          <w:rFonts w:ascii="Times New Roman" w:eastAsia="Times New Roman" w:hAnsi="Times New Roman"/>
          <w:sz w:val="24"/>
          <w:szCs w:val="24"/>
        </w:rPr>
      </w:pPr>
    </w:p>
    <w:p w:rsidR="00234A5A" w:rsidRDefault="00234A5A" w:rsidP="00234A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4A5A">
        <w:rPr>
          <w:rFonts w:ascii="Times New Roman" w:eastAsia="Times New Roman" w:hAnsi="Times New Roman"/>
          <w:b/>
          <w:sz w:val="24"/>
          <w:szCs w:val="24"/>
        </w:rPr>
        <w:t>TABLICA PRIJAVLJENIH TRAŽBINA</w:t>
      </w:r>
    </w:p>
    <w:p w:rsidR="009937CC" w:rsidRDefault="009937CC" w:rsidP="009937CC">
      <w:pPr>
        <w:widowControl w:val="0"/>
        <w:autoSpaceDE w:val="0"/>
        <w:autoSpaceDN w:val="0"/>
        <w:adjustRightInd w:val="0"/>
        <w:spacing w:after="0"/>
        <w:ind w:left="1080"/>
        <w:rPr>
          <w:rFonts w:ascii="Times New Roman" w:eastAsia="Times New Roman" w:hAnsi="Times New Roman"/>
          <w:b/>
          <w:sz w:val="24"/>
          <w:szCs w:val="24"/>
        </w:rPr>
      </w:pPr>
    </w:p>
    <w:p w:rsidR="009937CC" w:rsidRPr="009937CC" w:rsidRDefault="009937CC" w:rsidP="009937CC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VIŠI ISPLATNI RED</w:t>
      </w:r>
    </w:p>
    <w:p w:rsidR="00234A5A" w:rsidRPr="00234A5A" w:rsidRDefault="00234A5A" w:rsidP="00234A5A">
      <w:pPr>
        <w:ind w:left="108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1"/>
        <w:gridCol w:w="2774"/>
        <w:gridCol w:w="1471"/>
        <w:gridCol w:w="1654"/>
        <w:gridCol w:w="1513"/>
        <w:gridCol w:w="1737"/>
        <w:gridCol w:w="1651"/>
        <w:gridCol w:w="1779"/>
      </w:tblGrid>
      <w:tr w:rsidR="009937CC" w:rsidRPr="00234A5A" w:rsidTr="00993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Redni broj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Ime i prezime / tvrtka  ili naziv vjerovnika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 xml:space="preserve">OIB vjerovnika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Adresa / sjedište vjerovnika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9937CC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 xml:space="preserve">Iznos prijavljene tražbine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Pravna osnova prijavljene tražbine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Iznos priznate tražbine</w:t>
            </w:r>
          </w:p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Pravna osnova priznate tražbine</w:t>
            </w:r>
          </w:p>
        </w:tc>
      </w:tr>
      <w:tr w:rsidR="009937CC" w:rsidRPr="00234A5A" w:rsidTr="009937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234A5A" w:rsidP="00234A5A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  <w:p w:rsidR="00234A5A" w:rsidRPr="00234A5A" w:rsidRDefault="00234A5A" w:rsidP="00234A5A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9937CC" w:rsidP="009937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MINISTARSTVO FINANCIJA, Porezna uprava Zagreb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9937CC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18683136487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9937CC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9937CC">
              <w:rPr>
                <w:rFonts w:ascii="Times New Roman" w:eastAsia="Times New Roman" w:hAnsi="Times New Roman"/>
              </w:rPr>
              <w:t>Avenija Dubrovnik 32, Zagreb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9937CC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3.442,26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9937CC" w:rsidP="00234A5A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Porezi, prirezi i doprinosi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9937CC" w:rsidP="00234A5A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9937CC">
              <w:rPr>
                <w:rFonts w:ascii="Times New Roman" w:eastAsia="Times New Roman" w:hAnsi="Times New Roman"/>
              </w:rPr>
              <w:t>3.442,26 EUR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9937CC" w:rsidP="00234A5A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Rješenje o ovrsi, analitičke kartice i JOPPD obrasci</w:t>
            </w:r>
          </w:p>
        </w:tc>
      </w:tr>
    </w:tbl>
    <w:p w:rsidR="00234A5A" w:rsidRDefault="00234A5A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Pr="00234A5A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234A5A" w:rsidRPr="009937CC" w:rsidRDefault="009937CC" w:rsidP="009937CC">
      <w:pPr>
        <w:pStyle w:val="ListParagraph"/>
        <w:numPr>
          <w:ilvl w:val="0"/>
          <w:numId w:val="3"/>
        </w:numPr>
        <w:rPr>
          <w:rFonts w:ascii="Times New Roman" w:eastAsia="Times New Roman" w:hAnsi="Times New Roman"/>
          <w:b/>
          <w:sz w:val="24"/>
          <w:szCs w:val="24"/>
        </w:rPr>
      </w:pPr>
      <w:r w:rsidRPr="009937CC">
        <w:rPr>
          <w:rFonts w:ascii="Times New Roman" w:eastAsia="Times New Roman" w:hAnsi="Times New Roman"/>
          <w:b/>
          <w:sz w:val="24"/>
          <w:szCs w:val="24"/>
        </w:rPr>
        <w:t>VIŠI ISPLATNI RED</w:t>
      </w:r>
    </w:p>
    <w:p w:rsidR="009937CC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55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2760"/>
        <w:gridCol w:w="2350"/>
        <w:gridCol w:w="1903"/>
        <w:gridCol w:w="1903"/>
        <w:gridCol w:w="1903"/>
        <w:gridCol w:w="1515"/>
        <w:gridCol w:w="1515"/>
      </w:tblGrid>
      <w:tr w:rsidR="009937CC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CC" w:rsidRPr="00234A5A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Redni broj prijavljene tražbine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CC" w:rsidRPr="00234A5A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Ime i prezime / tvrtka  ili naziv vjerovnika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CC" w:rsidRPr="00234A5A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 xml:space="preserve">OIB vjerovnika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CC" w:rsidRPr="00234A5A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Adresa / sjedište vjerovnika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CC" w:rsidRPr="00234A5A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Iznos prijavljene tražbine (kn)</w:t>
            </w:r>
            <w:r w:rsidRPr="00234A5A">
              <w:rPr>
                <w:rFonts w:ascii="Times New Roman" w:eastAsia="Times New Roman" w:hAnsi="Times New Roman"/>
                <w:vertAlign w:val="superscript"/>
              </w:rPr>
              <w:footnoteReference w:id="1"/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CC" w:rsidRPr="00234A5A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Pravna osnova prijavljene tražbine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CC" w:rsidRPr="00234A5A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Iznos priznate tražbine</w:t>
            </w:r>
          </w:p>
          <w:p w:rsidR="009937CC" w:rsidRPr="00234A5A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(kn)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CC" w:rsidRPr="00234A5A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Pravna osnova priznate tražbine</w:t>
            </w:r>
          </w:p>
        </w:tc>
      </w:tr>
      <w:tr w:rsidR="009937CC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  <w:p w:rsidR="009937CC" w:rsidRPr="00234A5A" w:rsidRDefault="009937C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HRVATSKE VODE – pravna osoba za upravljanje vodama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28921383001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9937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 xml:space="preserve">Ulica grada Vukovara </w:t>
            </w:r>
            <w:r>
              <w:rPr>
                <w:rFonts w:ascii="Times New Roman" w:eastAsia="Times New Roman" w:hAnsi="Times New Roman"/>
              </w:rPr>
              <w:t>220</w:t>
            </w:r>
            <w:r w:rsidRPr="00234A5A">
              <w:rPr>
                <w:rFonts w:ascii="Times New Roman" w:eastAsia="Times New Roman" w:hAnsi="Times New Roman"/>
              </w:rPr>
              <w:t>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3A68D4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4.669,91</w:t>
            </w:r>
            <w:r w:rsidR="009937CC">
              <w:rPr>
                <w:rFonts w:ascii="Times New Roman" w:eastAsia="Times New Roman" w:hAnsi="Times New Roman"/>
              </w:rPr>
              <w:t xml:space="preserve"> EUR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9937CC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IOS, rješenja o ovrsi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2B68D1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2B68D1">
              <w:rPr>
                <w:rFonts w:ascii="Times New Roman" w:eastAsia="Times New Roman" w:hAnsi="Times New Roman"/>
              </w:rPr>
              <w:t>4.669,91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020F2D">
              <w:rPr>
                <w:rFonts w:ascii="Times New Roman" w:eastAsia="Times New Roman" w:hAnsi="Times New Roman"/>
              </w:rPr>
              <w:t>EUR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IOS, rješenja o ovrsi, specifikacije tražbina, kamatni listovi</w:t>
            </w:r>
          </w:p>
        </w:tc>
      </w:tr>
      <w:tr w:rsidR="009937CC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9937CC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2.</w:t>
            </w:r>
          </w:p>
          <w:p w:rsidR="009937CC" w:rsidRPr="00234A5A" w:rsidRDefault="009937CC" w:rsidP="009937CC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85" w:rsidRDefault="009937CC" w:rsidP="009937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MINISTARSTVO FINANCIJA, Porezna uprava Zagreb</w:t>
            </w:r>
          </w:p>
          <w:p w:rsidR="00A31A85" w:rsidRDefault="00A31A85" w:rsidP="009937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A31A85" w:rsidRDefault="00A31A85" w:rsidP="009937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A31A85" w:rsidRDefault="00A31A85" w:rsidP="009937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A31A85" w:rsidRDefault="00A31A85" w:rsidP="009937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  <w:p w:rsidR="009937CC" w:rsidRPr="00234A5A" w:rsidRDefault="009937CC" w:rsidP="009937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9937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18683136487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9937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9937CC">
              <w:rPr>
                <w:rFonts w:ascii="Times New Roman" w:eastAsia="Times New Roman" w:hAnsi="Times New Roman"/>
              </w:rPr>
              <w:t>Avenija Dubrovnik 32,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9937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23.836,51 EUR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9937CC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Porezi, članarine, troškovi postupka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2B68D1" w:rsidP="009937CC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2B68D1">
              <w:rPr>
                <w:rFonts w:ascii="Times New Roman" w:eastAsia="Times New Roman" w:hAnsi="Times New Roman"/>
              </w:rPr>
              <w:t>23.836,51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A31A85">
              <w:rPr>
                <w:rFonts w:ascii="Times New Roman" w:eastAsia="Times New Roman" w:hAnsi="Times New Roman"/>
              </w:rPr>
              <w:t>EUR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9937CC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A31A85">
              <w:rPr>
                <w:rFonts w:ascii="Times New Roman" w:eastAsia="Times New Roman" w:hAnsi="Times New Roman"/>
              </w:rPr>
              <w:t>Rješenja o ovrsi, prijave poreza na dobit, analitičke kartice</w:t>
            </w:r>
          </w:p>
        </w:tc>
      </w:tr>
      <w:tr w:rsidR="009937CC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lastRenderedPageBreak/>
              <w:t>3.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GRAD ZAGREB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61817894937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Trg Stjepana Radića 1,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6.983,21 EUR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Rješenja o ovrsi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2B68D1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2B68D1">
              <w:rPr>
                <w:rFonts w:ascii="Times New Roman" w:eastAsia="Times New Roman" w:hAnsi="Times New Roman"/>
              </w:rPr>
              <w:t>6.983,21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A31A85">
              <w:rPr>
                <w:rFonts w:ascii="Times New Roman" w:eastAsia="Times New Roman" w:hAnsi="Times New Roman"/>
              </w:rPr>
              <w:t>EUR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Rješenja o ovrsi, IOS</w:t>
            </w:r>
          </w:p>
        </w:tc>
      </w:tr>
      <w:tr w:rsidR="009937CC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E.ON Energija d.o.o.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81103558092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Capraška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ulica 6,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5.042,48 EUR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Računi, IOS , Ugovor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2B68D1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9937C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</w:tr>
      <w:tr w:rsidR="004761D4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D4" w:rsidRPr="00234A5A" w:rsidRDefault="004761D4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D4" w:rsidRDefault="004761D4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E.ON PLIN d.o.o.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D4" w:rsidRDefault="004761D4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14555304503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D4" w:rsidRDefault="004761D4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Capraška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ulica 6,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D4" w:rsidRDefault="004761D4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7.955,40 EUR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D4" w:rsidRDefault="004761D4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Računi, IOS , Ugovor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D4" w:rsidRDefault="004D6A6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D4" w:rsidRDefault="004761D4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</w:tr>
      <w:tr w:rsidR="009937CC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4761D4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  <w:r w:rsidR="009937CC" w:rsidRPr="00234A5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ZAGREBAČKI HOLDING d.o.o.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85584865987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A31A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234A5A">
              <w:rPr>
                <w:rFonts w:ascii="Times New Roman" w:eastAsia="Times New Roman" w:hAnsi="Times New Roman"/>
              </w:rPr>
              <w:t xml:space="preserve">Ulica grada Vukovara </w:t>
            </w:r>
            <w:r>
              <w:rPr>
                <w:rFonts w:ascii="Times New Roman" w:eastAsia="Times New Roman" w:hAnsi="Times New Roman"/>
              </w:rPr>
              <w:t>41</w:t>
            </w:r>
            <w:r w:rsidRPr="00234A5A">
              <w:rPr>
                <w:rFonts w:ascii="Times New Roman" w:eastAsia="Times New Roman" w:hAnsi="Times New Roman"/>
              </w:rPr>
              <w:t>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596,25 EUR</w:t>
            </w:r>
            <w:r w:rsidR="009937CC" w:rsidRPr="00234A5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A31A85">
              <w:rPr>
                <w:rFonts w:ascii="Times New Roman" w:eastAsia="Times New Roman" w:hAnsi="Times New Roman"/>
              </w:rPr>
              <w:t>IOS,</w:t>
            </w:r>
            <w:r>
              <w:rPr>
                <w:rFonts w:ascii="Times New Roman" w:eastAsia="Times New Roman" w:hAnsi="Times New Roman"/>
              </w:rPr>
              <w:t xml:space="preserve"> obračuni kamata, rješenja o ovrsi, računi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2B68D1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596,25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A31A85" w:rsidRPr="00A31A85">
              <w:rPr>
                <w:rFonts w:ascii="Times New Roman" w:eastAsia="Times New Roman" w:hAnsi="Times New Roman"/>
              </w:rPr>
              <w:t>EUR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A31A85">
              <w:rPr>
                <w:rFonts w:ascii="Times New Roman" w:eastAsia="Times New Roman" w:hAnsi="Times New Roman"/>
              </w:rPr>
              <w:t>IOS, obračuni kamata, rješenja o ovrsi, računi</w:t>
            </w:r>
          </w:p>
        </w:tc>
      </w:tr>
      <w:tr w:rsidR="009937CC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4761D4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  <w:r w:rsidR="009937CC" w:rsidRPr="00234A5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A31A85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Odvjetnica Ivana </w:t>
            </w:r>
            <w:proofErr w:type="spellStart"/>
            <w:r>
              <w:rPr>
                <w:rFonts w:ascii="Times New Roman" w:eastAsia="Times New Roman" w:hAnsi="Times New Roman"/>
              </w:rPr>
              <w:t>Radeljak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7637B3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12501203174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7637B3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Masarykova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13,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7637B3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3.028,81 EUR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7637B3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Računi, rješenje o ovrsi, obračuni kamata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2B68D1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3.028,81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7637B3">
              <w:rPr>
                <w:rFonts w:ascii="Times New Roman" w:eastAsia="Times New Roman" w:hAnsi="Times New Roman"/>
              </w:rPr>
              <w:t>EUR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34A5A" w:rsidRDefault="007637B3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Računi, rješenje o ovrsi, obračuni kamata</w:t>
            </w:r>
          </w:p>
        </w:tc>
      </w:tr>
      <w:tr w:rsidR="007637B3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B3" w:rsidRPr="00234A5A" w:rsidRDefault="003455E3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  <w:r w:rsidR="007637B3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B3" w:rsidRDefault="003C4AC2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HRVATSKA RADIOTELEVIZIJA, javna ustanova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B3" w:rsidRDefault="003C4AC2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68419124305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B3" w:rsidRDefault="003C4AC2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Prisavlje 3,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B3" w:rsidRDefault="003C4AC2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2.034,81 EUR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B3" w:rsidRDefault="003C4AC2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Računi, IOS, obračuni kam</w:t>
            </w:r>
            <w:r w:rsidR="00E67743">
              <w:rPr>
                <w:rFonts w:ascii="Times New Roman" w:eastAsia="Times New Roman" w:hAnsi="Times New Roman"/>
              </w:rPr>
              <w:t>a</w:t>
            </w:r>
            <w:r>
              <w:rPr>
                <w:rFonts w:ascii="Times New Roman" w:eastAsia="Times New Roman" w:hAnsi="Times New Roman"/>
              </w:rPr>
              <w:t>ta, rješenja o ovrsi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B3" w:rsidRDefault="004D6A6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2.034,81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3C4AC2">
              <w:rPr>
                <w:rFonts w:ascii="Times New Roman" w:eastAsia="Times New Roman" w:hAnsi="Times New Roman"/>
              </w:rPr>
              <w:t>EUR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B3" w:rsidRDefault="003C4AC2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Računi, IOS, obračuni kam</w:t>
            </w:r>
            <w:r w:rsidR="00020F2D">
              <w:rPr>
                <w:rFonts w:ascii="Times New Roman" w:eastAsia="Times New Roman" w:hAnsi="Times New Roman"/>
              </w:rPr>
              <w:t>a</w:t>
            </w:r>
            <w:r>
              <w:rPr>
                <w:rFonts w:ascii="Times New Roman" w:eastAsia="Times New Roman" w:hAnsi="Times New Roman"/>
              </w:rPr>
              <w:t>ta, rješenja o ovrsi</w:t>
            </w:r>
          </w:p>
        </w:tc>
      </w:tr>
      <w:tr w:rsidR="00020F2D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3455E3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  <w:r w:rsidR="00020F2D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EOS MATRIX d.o.o.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76674680107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Horvatova 82,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423,28 EUR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Okvirni ugovor o prodaji i ustupu potraživanja, dodatak ugovoru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4D6A6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423,28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020F2D">
              <w:rPr>
                <w:rFonts w:ascii="Times New Roman" w:eastAsia="Times New Roman" w:hAnsi="Times New Roman"/>
              </w:rPr>
              <w:t>EUR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IOS, računi, obračun kamata</w:t>
            </w:r>
          </w:p>
        </w:tc>
      </w:tr>
      <w:tr w:rsidR="00020F2D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3455E3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  <w:r w:rsidR="00020F2D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FINANCIJSKA AGENCIJA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85821130368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020F2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020F2D">
              <w:rPr>
                <w:rFonts w:ascii="Times New Roman" w:eastAsia="Times New Roman" w:hAnsi="Times New Roman"/>
              </w:rPr>
              <w:t xml:space="preserve">Ulica grada Vukovara </w:t>
            </w:r>
            <w:r>
              <w:rPr>
                <w:rFonts w:ascii="Times New Roman" w:eastAsia="Times New Roman" w:hAnsi="Times New Roman"/>
              </w:rPr>
              <w:t>70</w:t>
            </w:r>
            <w:r w:rsidRPr="00020F2D">
              <w:rPr>
                <w:rFonts w:ascii="Times New Roman" w:eastAsia="Times New Roman" w:hAnsi="Times New Roman"/>
              </w:rPr>
              <w:t>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1.652,85 EUR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Naknada za provedbu prisilne n</w:t>
            </w:r>
            <w:r w:rsidR="00E67743">
              <w:rPr>
                <w:rFonts w:ascii="Times New Roman" w:eastAsia="Times New Roman" w:hAnsi="Times New Roman"/>
              </w:rPr>
              <w:t>a</w:t>
            </w:r>
            <w:r>
              <w:rPr>
                <w:rFonts w:ascii="Times New Roman" w:eastAsia="Times New Roman" w:hAnsi="Times New Roman"/>
              </w:rPr>
              <w:t>plate, ugovor, rješenje o ovrsi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4D6A6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1.652,85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020F2D">
              <w:rPr>
                <w:rFonts w:ascii="Times New Roman" w:eastAsia="Times New Roman" w:hAnsi="Times New Roman"/>
              </w:rPr>
              <w:t>EUR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IOS, preslika ugovora, računi, rješenje o </w:t>
            </w:r>
            <w:r>
              <w:rPr>
                <w:rFonts w:ascii="Times New Roman" w:eastAsia="Times New Roman" w:hAnsi="Times New Roman"/>
              </w:rPr>
              <w:lastRenderedPageBreak/>
              <w:t>ovrsi, obračun kamata</w:t>
            </w:r>
          </w:p>
        </w:tc>
      </w:tr>
      <w:tr w:rsidR="00020F2D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3455E3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11</w:t>
            </w:r>
            <w:r w:rsidR="00020F2D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VODOOPSKRBA I ODVODNJA d.o.o.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83416546499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Pr="00020F2D" w:rsidRDefault="00020F2D" w:rsidP="00020F2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Folnegovićeva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1,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5.414,15 EUR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Trošak po rješenju o ovrsi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4D6A6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5.414,15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4B43E8">
              <w:rPr>
                <w:rFonts w:ascii="Times New Roman" w:eastAsia="Times New Roman" w:hAnsi="Times New Roman"/>
              </w:rPr>
              <w:t>EUR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IOS, računi, obračuni kamata</w:t>
            </w:r>
          </w:p>
        </w:tc>
      </w:tr>
      <w:tr w:rsidR="00020F2D" w:rsidRPr="00234A5A" w:rsidTr="0088075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3455E3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  <w:r w:rsidR="00020F2D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Hrvatski zavod za zapošljavanje, središnji ured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91547293790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020F2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Savska cesta 64, Zagreb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1.592,67 EUR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Zahtjev za dodjelu Potpore za očuvanje radnih mjesta COVID-19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4D6A6C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F2D" w:rsidRDefault="00020F2D" w:rsidP="0088075E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</w:tr>
    </w:tbl>
    <w:p w:rsidR="009937CC" w:rsidRDefault="009937CC" w:rsidP="009937CC">
      <w:pPr>
        <w:rPr>
          <w:rFonts w:ascii="Times New Roman" w:eastAsia="Times New Roman" w:hAnsi="Times New Roman"/>
          <w:sz w:val="24"/>
          <w:szCs w:val="24"/>
        </w:rPr>
      </w:pPr>
    </w:p>
    <w:p w:rsidR="002C2D58" w:rsidRDefault="002C2D58" w:rsidP="009937CC">
      <w:pPr>
        <w:rPr>
          <w:rFonts w:ascii="Times New Roman" w:eastAsia="Times New Roman" w:hAnsi="Times New Roman"/>
          <w:sz w:val="24"/>
          <w:szCs w:val="24"/>
        </w:rPr>
      </w:pPr>
    </w:p>
    <w:p w:rsidR="002C2D58" w:rsidRPr="002C2D58" w:rsidRDefault="002C2D58" w:rsidP="009937CC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OS</w:t>
      </w:r>
      <w:r w:rsidRPr="002C2D58">
        <w:rPr>
          <w:rFonts w:ascii="Times New Roman" w:eastAsia="Times New Roman" w:hAnsi="Times New Roman"/>
          <w:b/>
          <w:sz w:val="24"/>
          <w:szCs w:val="24"/>
        </w:rPr>
        <w:t>PORENE TRAŽBINE</w:t>
      </w:r>
    </w:p>
    <w:tbl>
      <w:tblPr>
        <w:tblpPr w:leftFromText="180" w:rightFromText="180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87"/>
        <w:gridCol w:w="3387"/>
        <w:gridCol w:w="3703"/>
        <w:gridCol w:w="3743"/>
      </w:tblGrid>
      <w:tr w:rsidR="009937CC" w:rsidRPr="00234A5A" w:rsidTr="0088075E"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CC" w:rsidRPr="002C2D58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</w:rPr>
              <w:t>Vjerovnik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CC" w:rsidRPr="002C2D58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</w:rPr>
              <w:t>Iznos osporene tražbine</w:t>
            </w:r>
          </w:p>
          <w:p w:rsidR="009937CC" w:rsidRPr="002C2D58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CC" w:rsidRPr="002C2D58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</w:rPr>
              <w:t>Razlog osporavanja tražbine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7CC" w:rsidRPr="002C2D58" w:rsidRDefault="009937CC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</w:rPr>
              <w:t>Oznaka ovršne isprave ako se tražbine zasniva na ovršnoj ispravi</w:t>
            </w:r>
          </w:p>
        </w:tc>
      </w:tr>
      <w:tr w:rsidR="009937CC" w:rsidRPr="00234A5A" w:rsidTr="0088075E"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8" w:rsidRDefault="002C2D58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  <w:b/>
              </w:rPr>
              <w:t>E.ON Energija d.o.o.</w:t>
            </w:r>
            <w:r w:rsidRPr="002C2D58">
              <w:rPr>
                <w:rFonts w:ascii="Times New Roman" w:eastAsia="Times New Roman" w:hAnsi="Times New Roman"/>
              </w:rPr>
              <w:t xml:space="preserve">, </w:t>
            </w:r>
          </w:p>
          <w:p w:rsidR="002C2D58" w:rsidRDefault="002C2D58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</w:rPr>
              <w:t xml:space="preserve">OIB 81103558092, </w:t>
            </w:r>
          </w:p>
          <w:p w:rsidR="009937CC" w:rsidRPr="002C2D58" w:rsidRDefault="002C2D58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C2D58">
              <w:rPr>
                <w:rFonts w:ascii="Times New Roman" w:eastAsia="Times New Roman" w:hAnsi="Times New Roman"/>
              </w:rPr>
              <w:t>Capraška</w:t>
            </w:r>
            <w:proofErr w:type="spellEnd"/>
            <w:r w:rsidRPr="002C2D58">
              <w:rPr>
                <w:rFonts w:ascii="Times New Roman" w:eastAsia="Times New Roman" w:hAnsi="Times New Roman"/>
              </w:rPr>
              <w:t xml:space="preserve"> ulica 6, Zagreb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7CC" w:rsidRPr="002C2D58" w:rsidRDefault="002C2D58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</w:rPr>
              <w:t>5.042,48 EUR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7CC" w:rsidRPr="002C2D58" w:rsidRDefault="002C2D58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</w:rPr>
              <w:t>Zastara potraživanja</w:t>
            </w:r>
            <w:r w:rsidR="009937CC" w:rsidRPr="002C2D58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7CC" w:rsidRPr="002C2D58" w:rsidRDefault="002C2D58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/</w:t>
            </w:r>
          </w:p>
        </w:tc>
      </w:tr>
      <w:tr w:rsidR="002C2D58" w:rsidRPr="00234A5A" w:rsidTr="0088075E"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8" w:rsidRDefault="002C2D58" w:rsidP="002C2D5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C2D58">
              <w:rPr>
                <w:rFonts w:ascii="Times New Roman" w:eastAsia="Times New Roman" w:hAnsi="Times New Roman"/>
                <w:b/>
              </w:rPr>
              <w:t>E.ON PLIN d.o.o.</w:t>
            </w:r>
            <w:r>
              <w:rPr>
                <w:rFonts w:ascii="Times New Roman" w:eastAsia="Times New Roman" w:hAnsi="Times New Roman"/>
                <w:b/>
              </w:rPr>
              <w:t>,</w:t>
            </w:r>
            <w:r w:rsidRPr="002C2D58">
              <w:rPr>
                <w:rFonts w:ascii="Times New Roman" w:eastAsia="Times New Roman" w:hAnsi="Times New Roman"/>
                <w:b/>
              </w:rPr>
              <w:tab/>
            </w:r>
          </w:p>
          <w:p w:rsidR="002C2D58" w:rsidRDefault="002C2D58" w:rsidP="002C2D58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</w:rPr>
              <w:t>OIB 14555304503</w:t>
            </w:r>
            <w:r w:rsidRPr="002C2D58">
              <w:rPr>
                <w:rFonts w:ascii="Times New Roman" w:eastAsia="Times New Roman" w:hAnsi="Times New Roman"/>
              </w:rPr>
              <w:tab/>
            </w:r>
          </w:p>
          <w:p w:rsidR="002C2D58" w:rsidRPr="002C2D58" w:rsidRDefault="002C2D58" w:rsidP="002C2D5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C2D58">
              <w:rPr>
                <w:rFonts w:ascii="Times New Roman" w:eastAsia="Times New Roman" w:hAnsi="Times New Roman"/>
              </w:rPr>
              <w:t>Capraška</w:t>
            </w:r>
            <w:proofErr w:type="spellEnd"/>
            <w:r w:rsidRPr="002C2D58">
              <w:rPr>
                <w:rFonts w:ascii="Times New Roman" w:eastAsia="Times New Roman" w:hAnsi="Times New Roman"/>
              </w:rPr>
              <w:t xml:space="preserve"> ulica 6, Zagreb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58" w:rsidRPr="002C2D58" w:rsidRDefault="002C2D58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</w:rPr>
              <w:t>7.955,40 EUR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58" w:rsidRPr="002C2D58" w:rsidRDefault="002C2D58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</w:rPr>
              <w:t>Zastara potraživanja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58" w:rsidRPr="002C2D58" w:rsidRDefault="002C2D58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/</w:t>
            </w:r>
          </w:p>
        </w:tc>
      </w:tr>
      <w:tr w:rsidR="002C2D58" w:rsidRPr="00234A5A" w:rsidTr="0088075E"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8" w:rsidRDefault="002C2D58" w:rsidP="002C2D5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C2D58">
              <w:rPr>
                <w:rFonts w:ascii="Times New Roman" w:eastAsia="Times New Roman" w:hAnsi="Times New Roman"/>
                <w:b/>
              </w:rPr>
              <w:t>Hrvatski zavod za zapošljavanje, središnji ured</w:t>
            </w:r>
            <w:r w:rsidRPr="002C2D58">
              <w:rPr>
                <w:rFonts w:ascii="Times New Roman" w:eastAsia="Times New Roman" w:hAnsi="Times New Roman"/>
                <w:b/>
              </w:rPr>
              <w:tab/>
            </w:r>
          </w:p>
          <w:p w:rsidR="002C2D58" w:rsidRDefault="002C2D58" w:rsidP="002C2D58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OIB </w:t>
            </w:r>
            <w:r w:rsidRPr="002C2D58">
              <w:rPr>
                <w:rFonts w:ascii="Times New Roman" w:eastAsia="Times New Roman" w:hAnsi="Times New Roman"/>
              </w:rPr>
              <w:t>91547293790</w:t>
            </w:r>
            <w:r w:rsidRPr="002C2D58">
              <w:rPr>
                <w:rFonts w:ascii="Times New Roman" w:eastAsia="Times New Roman" w:hAnsi="Times New Roman"/>
              </w:rPr>
              <w:tab/>
            </w:r>
          </w:p>
          <w:p w:rsidR="002C2D58" w:rsidRPr="002C2D58" w:rsidRDefault="002C2D58" w:rsidP="002C2D5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C2D58">
              <w:rPr>
                <w:rFonts w:ascii="Times New Roman" w:eastAsia="Times New Roman" w:hAnsi="Times New Roman"/>
              </w:rPr>
              <w:t>Savska cesta 64, Zagreb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58" w:rsidRPr="002C2D58" w:rsidRDefault="002C2D58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2C2D58">
              <w:rPr>
                <w:rFonts w:ascii="Times New Roman" w:eastAsia="Times New Roman" w:hAnsi="Times New Roman"/>
              </w:rPr>
              <w:t>1.592,67 EUR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58" w:rsidRPr="002C2D58" w:rsidRDefault="002C2D58" w:rsidP="002C2D58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Nema dokumentacije o isplati navedene potpore, nema upravnog rješenja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58" w:rsidRDefault="002C2D58" w:rsidP="0088075E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/</w:t>
            </w:r>
          </w:p>
        </w:tc>
      </w:tr>
    </w:tbl>
    <w:p w:rsidR="003A68D4" w:rsidRDefault="003A68D4" w:rsidP="00234A5A">
      <w:pPr>
        <w:rPr>
          <w:rFonts w:ascii="Times New Roman" w:eastAsia="Times New Roman" w:hAnsi="Times New Roman"/>
          <w:sz w:val="24"/>
          <w:szCs w:val="24"/>
        </w:rPr>
      </w:pPr>
    </w:p>
    <w:p w:rsidR="003A68D4" w:rsidRDefault="003A68D4" w:rsidP="00234A5A">
      <w:pPr>
        <w:rPr>
          <w:rFonts w:ascii="Times New Roman" w:eastAsia="Times New Roman" w:hAnsi="Times New Roman"/>
          <w:sz w:val="24"/>
          <w:szCs w:val="24"/>
        </w:rPr>
      </w:pPr>
    </w:p>
    <w:p w:rsidR="003A68D4" w:rsidRDefault="003A68D4" w:rsidP="00234A5A">
      <w:pPr>
        <w:rPr>
          <w:rFonts w:ascii="Times New Roman" w:eastAsia="Times New Roman" w:hAnsi="Times New Roman"/>
          <w:sz w:val="24"/>
          <w:szCs w:val="24"/>
        </w:rPr>
      </w:pPr>
    </w:p>
    <w:p w:rsidR="009937CC" w:rsidRPr="00234A5A" w:rsidRDefault="009937CC" w:rsidP="00234A5A">
      <w:pPr>
        <w:rPr>
          <w:rFonts w:ascii="Times New Roman" w:eastAsia="Times New Roman" w:hAnsi="Times New Roman"/>
          <w:sz w:val="24"/>
          <w:szCs w:val="24"/>
        </w:rPr>
      </w:pPr>
    </w:p>
    <w:p w:rsidR="00234A5A" w:rsidRPr="00234A5A" w:rsidRDefault="00234A5A" w:rsidP="00234A5A">
      <w:pPr>
        <w:jc w:val="center"/>
        <w:rPr>
          <w:rFonts w:ascii="Times New Roman" w:hAnsi="Times New Roman"/>
          <w:b/>
          <w:sz w:val="24"/>
          <w:szCs w:val="24"/>
        </w:rPr>
      </w:pPr>
      <w:r w:rsidRPr="00234A5A">
        <w:rPr>
          <w:rFonts w:ascii="Times New Roman" w:hAnsi="Times New Roman"/>
          <w:b/>
          <w:sz w:val="24"/>
          <w:szCs w:val="24"/>
        </w:rPr>
        <w:t>II. TABLICA RAZLUČNIH PRAVA</w:t>
      </w:r>
    </w:p>
    <w:p w:rsidR="00234A5A" w:rsidRPr="00234A5A" w:rsidRDefault="00234A5A" w:rsidP="00234A5A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2476"/>
        <w:gridCol w:w="1678"/>
        <w:gridCol w:w="1560"/>
        <w:gridCol w:w="1698"/>
        <w:gridCol w:w="1558"/>
        <w:gridCol w:w="1968"/>
        <w:gridCol w:w="2439"/>
      </w:tblGrid>
      <w:tr w:rsidR="00F33E0E" w:rsidRPr="00234A5A" w:rsidTr="003A68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 xml:space="preserve">Redni broj </w:t>
            </w:r>
          </w:p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F33E0E" w:rsidRPr="00234A5A" w:rsidTr="003A68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234A5A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  <w:p w:rsidR="00234A5A" w:rsidRPr="00234A5A" w:rsidRDefault="00234A5A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D58" w:rsidRPr="002C2D58" w:rsidRDefault="002C2D58" w:rsidP="002C2D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2D58">
              <w:rPr>
                <w:rFonts w:ascii="Times New Roman" w:eastAsia="Times New Roman" w:hAnsi="Times New Roman"/>
                <w:sz w:val="24"/>
                <w:szCs w:val="24"/>
              </w:rPr>
              <w:t>MINISTARSTVO FINANCIJA, Porezna uprava Zagreb</w:t>
            </w:r>
          </w:p>
          <w:p w:rsidR="002C2D58" w:rsidRPr="002C2D58" w:rsidRDefault="002C2D58" w:rsidP="002C2D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4A5A" w:rsidRDefault="00234A5A" w:rsidP="002C2D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2B05" w:rsidRDefault="00652B05" w:rsidP="002C2D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2B05" w:rsidRDefault="00652B05" w:rsidP="002C2D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2B05" w:rsidRDefault="00652B05" w:rsidP="002C2D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2B05" w:rsidRDefault="00652B05" w:rsidP="002C2D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52B05" w:rsidRPr="00234A5A" w:rsidRDefault="00652B05" w:rsidP="002C2D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2C2D58" w:rsidP="003A68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2D58">
              <w:rPr>
                <w:rFonts w:ascii="Times New Roman" w:eastAsia="Times New Roman" w:hAnsi="Times New Roman"/>
                <w:sz w:val="24"/>
                <w:szCs w:val="24"/>
              </w:rPr>
              <w:t>18683136487</w:t>
            </w:r>
            <w:r w:rsidRPr="002C2D5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652B05" w:rsidRDefault="002C2D58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652B05">
              <w:rPr>
                <w:rFonts w:ascii="Times New Roman" w:eastAsia="Times New Roman" w:hAnsi="Times New Roman"/>
              </w:rPr>
              <w:t>Avenija Dubrovnik 32, Zagreb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652B05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Porezna uprava , područni ured u Zagrebu, služba za ovrhu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2C2D58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75.119,80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Default="00652B05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Rješenje o ovrsi </w:t>
            </w:r>
          </w:p>
          <w:p w:rsidR="00652B05" w:rsidRDefault="00652B05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KLASA: UP/I-415-02/2020-001//03797</w:t>
            </w:r>
          </w:p>
          <w:p w:rsidR="00652B05" w:rsidRDefault="00652B05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Urbroj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: 513-07-01/2020-03</w:t>
            </w:r>
          </w:p>
          <w:p w:rsidR="00652B05" w:rsidRPr="00234A5A" w:rsidRDefault="00652B05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od 19.10.2020.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652B05" w:rsidP="00234A5A">
            <w:pPr>
              <w:spacing w:line="276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Inventar</w:t>
            </w:r>
            <w:r w:rsidR="007E3279">
              <w:rPr>
                <w:rFonts w:ascii="Times New Roman" w:eastAsia="Times New Roman" w:hAnsi="Times New Roman"/>
                <w:sz w:val="18"/>
                <w:szCs w:val="18"/>
              </w:rPr>
              <w:t xml:space="preserve"> i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sredstva za rad navedena u popisu SKLADIŠNA LISTA priloženo uz zapisnik o izvršenoj pljenidbi i procjeni pokretne imovine od 19.10.20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20. </w:t>
            </w:r>
          </w:p>
        </w:tc>
      </w:tr>
      <w:tr w:rsidR="00652B05" w:rsidRPr="00234A5A" w:rsidTr="003A68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5" w:rsidRPr="00234A5A" w:rsidRDefault="00652B05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5" w:rsidRPr="002C2D58" w:rsidRDefault="00652B05" w:rsidP="002C2D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2B05">
              <w:rPr>
                <w:rFonts w:ascii="Times New Roman" w:eastAsia="Times New Roman" w:hAnsi="Times New Roman"/>
                <w:sz w:val="24"/>
                <w:szCs w:val="24"/>
              </w:rPr>
              <w:t>HRVATSKE VODE – pravna osoba za upravljanje vodama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5" w:rsidRPr="002C2D58" w:rsidRDefault="00652B05" w:rsidP="003A68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2B05">
              <w:rPr>
                <w:rFonts w:ascii="Times New Roman" w:eastAsia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5" w:rsidRPr="00652B05" w:rsidRDefault="00652B05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652B05">
              <w:rPr>
                <w:rFonts w:ascii="Times New Roman" w:eastAsia="Times New Roman" w:hAnsi="Times New Roman"/>
              </w:rPr>
              <w:t>Ulica grada Vukovara 220, Zagreb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5" w:rsidRDefault="00652B05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Općinski sud u Čakovcu, ZK odjel Čakovec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5" w:rsidRDefault="00652B05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19.736,49 kn / 2.619,48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5" w:rsidRDefault="00652B05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Rješenje o osiguranju OS Čakovec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Ovr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-490/2021 od 21.09.2021.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05" w:rsidRDefault="00652B05" w:rsidP="00234A5A">
            <w:pPr>
              <w:spacing w:line="276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nekretnina upisana</w:t>
            </w:r>
            <w:r w:rsidRPr="00652B05">
              <w:rPr>
                <w:rFonts w:ascii="Times New Roman" w:eastAsia="Times New Roman" w:hAnsi="Times New Roman"/>
                <w:sz w:val="18"/>
                <w:szCs w:val="18"/>
              </w:rPr>
              <w:t xml:space="preserve"> u </w:t>
            </w:r>
            <w:proofErr w:type="spellStart"/>
            <w:r w:rsidRPr="00652B05">
              <w:rPr>
                <w:rFonts w:ascii="Times New Roman" w:eastAsia="Times New Roman" w:hAnsi="Times New Roman"/>
                <w:sz w:val="18"/>
                <w:szCs w:val="18"/>
              </w:rPr>
              <w:t>kčbr</w:t>
            </w:r>
            <w:proofErr w:type="spellEnd"/>
            <w:r w:rsidRPr="00652B05">
              <w:rPr>
                <w:rFonts w:ascii="Times New Roman" w:eastAsia="Times New Roman" w:hAnsi="Times New Roman"/>
                <w:sz w:val="18"/>
                <w:szCs w:val="18"/>
              </w:rPr>
              <w:t xml:space="preserve">. 153/A, </w:t>
            </w:r>
            <w:proofErr w:type="spellStart"/>
            <w:r w:rsidRPr="00652B05">
              <w:rPr>
                <w:rFonts w:ascii="Times New Roman" w:eastAsia="Times New Roman" w:hAnsi="Times New Roman"/>
                <w:sz w:val="18"/>
                <w:szCs w:val="18"/>
              </w:rPr>
              <w:t>zkul</w:t>
            </w:r>
            <w:proofErr w:type="spellEnd"/>
            <w:r w:rsidRPr="00652B05">
              <w:rPr>
                <w:rFonts w:ascii="Times New Roman" w:eastAsia="Times New Roman" w:hAnsi="Times New Roman"/>
                <w:sz w:val="18"/>
                <w:szCs w:val="18"/>
              </w:rPr>
              <w:t xml:space="preserve">. 262,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r w:rsidRPr="00652B05">
              <w:rPr>
                <w:rFonts w:ascii="Times New Roman" w:eastAsia="Times New Roman" w:hAnsi="Times New Roman"/>
                <w:sz w:val="18"/>
                <w:szCs w:val="18"/>
              </w:rPr>
              <w:t>k.o. Mala Subotica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ZK odjel Čakovec</w:t>
            </w:r>
          </w:p>
        </w:tc>
      </w:tr>
    </w:tbl>
    <w:p w:rsidR="00234A5A" w:rsidRDefault="00234A5A" w:rsidP="00234A5A">
      <w:pPr>
        <w:jc w:val="center"/>
        <w:rPr>
          <w:rFonts w:ascii="Times New Roman" w:hAnsi="Times New Roman"/>
          <w:sz w:val="24"/>
          <w:szCs w:val="24"/>
        </w:rPr>
      </w:pPr>
    </w:p>
    <w:p w:rsidR="00652B05" w:rsidRDefault="00652B05" w:rsidP="00234A5A">
      <w:pPr>
        <w:jc w:val="center"/>
        <w:rPr>
          <w:rFonts w:ascii="Times New Roman" w:hAnsi="Times New Roman"/>
          <w:sz w:val="24"/>
          <w:szCs w:val="24"/>
        </w:rPr>
      </w:pPr>
    </w:p>
    <w:p w:rsidR="00652B05" w:rsidRPr="00234A5A" w:rsidRDefault="00652B05" w:rsidP="00234A5A">
      <w:pPr>
        <w:jc w:val="center"/>
        <w:rPr>
          <w:rFonts w:ascii="Times New Roman" w:hAnsi="Times New Roman"/>
          <w:sz w:val="24"/>
          <w:szCs w:val="24"/>
        </w:rPr>
      </w:pPr>
    </w:p>
    <w:p w:rsidR="00234A5A" w:rsidRPr="00234A5A" w:rsidRDefault="00234A5A" w:rsidP="00234A5A">
      <w:pPr>
        <w:jc w:val="center"/>
        <w:rPr>
          <w:rFonts w:ascii="Times New Roman" w:hAnsi="Times New Roman"/>
          <w:b/>
          <w:sz w:val="24"/>
          <w:szCs w:val="24"/>
        </w:rPr>
      </w:pPr>
      <w:r w:rsidRPr="00234A5A">
        <w:rPr>
          <w:rFonts w:ascii="Times New Roman" w:hAnsi="Times New Roman"/>
          <w:b/>
          <w:sz w:val="24"/>
          <w:szCs w:val="24"/>
        </w:rPr>
        <w:t>III. TABLICA IZLUČNIH PRAVA</w:t>
      </w:r>
    </w:p>
    <w:p w:rsidR="00234A5A" w:rsidRPr="00234A5A" w:rsidRDefault="00234A5A" w:rsidP="00234A5A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234A5A" w:rsidRPr="00234A5A" w:rsidTr="00555F23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 xml:space="preserve">Redni broj </w:t>
            </w:r>
          </w:p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Predmet izlučnog prava</w:t>
            </w:r>
          </w:p>
        </w:tc>
      </w:tr>
    </w:tbl>
    <w:p w:rsidR="003A68D4" w:rsidRDefault="003A68D4" w:rsidP="00EE1DBE">
      <w:pPr>
        <w:rPr>
          <w:rFonts w:ascii="Times New Roman" w:hAnsi="Times New Roman"/>
          <w:sz w:val="24"/>
          <w:szCs w:val="24"/>
        </w:rPr>
      </w:pPr>
    </w:p>
    <w:p w:rsidR="003A68D4" w:rsidRDefault="003A68D4" w:rsidP="00EE1DBE">
      <w:pPr>
        <w:rPr>
          <w:rFonts w:ascii="Times New Roman" w:hAnsi="Times New Roman"/>
          <w:sz w:val="24"/>
          <w:szCs w:val="24"/>
        </w:rPr>
      </w:pPr>
    </w:p>
    <w:p w:rsidR="003A68D4" w:rsidRDefault="003A68D4" w:rsidP="00EE1DBE">
      <w:pPr>
        <w:rPr>
          <w:rFonts w:ascii="Times New Roman" w:hAnsi="Times New Roman"/>
          <w:sz w:val="24"/>
          <w:szCs w:val="24"/>
        </w:rPr>
      </w:pPr>
    </w:p>
    <w:p w:rsidR="003A68D4" w:rsidRDefault="003A68D4" w:rsidP="00EE1DBE">
      <w:pPr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:rsidR="00EE1DBE" w:rsidRPr="00276629" w:rsidRDefault="003A68D4" w:rsidP="00EE1D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28.05.2024</w:t>
      </w:r>
      <w:r w:rsidR="00304873">
        <w:rPr>
          <w:rFonts w:ascii="Times New Roman" w:hAnsi="Times New Roman"/>
          <w:sz w:val="24"/>
          <w:szCs w:val="24"/>
        </w:rPr>
        <w:t>.</w:t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304873">
        <w:rPr>
          <w:rFonts w:ascii="Times New Roman" w:hAnsi="Times New Roman"/>
          <w:sz w:val="24"/>
          <w:szCs w:val="24"/>
        </w:rPr>
        <w:t xml:space="preserve">                                    Damir Šebetić</w:t>
      </w:r>
    </w:p>
    <w:p w:rsidR="00C61F72" w:rsidRDefault="00C61F72"/>
    <w:sectPr w:rsidR="00C61F72" w:rsidSect="009937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9AE" w:rsidRDefault="00AB49AE" w:rsidP="00702487">
      <w:pPr>
        <w:spacing w:after="0"/>
      </w:pPr>
      <w:r>
        <w:separator/>
      </w:r>
    </w:p>
  </w:endnote>
  <w:endnote w:type="continuationSeparator" w:id="0">
    <w:p w:rsidR="00AB49AE" w:rsidRDefault="00AB49AE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9AE" w:rsidRDefault="00AB49AE" w:rsidP="00702487">
      <w:pPr>
        <w:spacing w:after="0"/>
      </w:pPr>
      <w:r>
        <w:separator/>
      </w:r>
    </w:p>
  </w:footnote>
  <w:footnote w:type="continuationSeparator" w:id="0">
    <w:p w:rsidR="00AB49AE" w:rsidRDefault="00AB49AE" w:rsidP="00702487">
      <w:pPr>
        <w:spacing w:after="0"/>
      </w:pPr>
      <w:r>
        <w:continuationSeparator/>
      </w:r>
    </w:p>
  </w:footnote>
  <w:footnote w:id="1">
    <w:p w:rsidR="009937CC" w:rsidRDefault="009937CC" w:rsidP="009937CC">
      <w:pPr>
        <w:pStyle w:val="FootnoteText"/>
      </w:pPr>
      <w:r>
        <w:rPr>
          <w:rStyle w:val="FootnoteReference"/>
        </w:rPr>
        <w:footnoteRef/>
      </w:r>
      <w:r>
        <w:rPr>
          <w:lang w:val="pl-PL"/>
        </w:rPr>
        <w:t xml:space="preserve"> </w:t>
      </w:r>
      <w:r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56F20"/>
    <w:multiLevelType w:val="hybridMultilevel"/>
    <w:tmpl w:val="05D88D7E"/>
    <w:lvl w:ilvl="0" w:tplc="857C44D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20F2D"/>
    <w:rsid w:val="00234A5A"/>
    <w:rsid w:val="002B68D1"/>
    <w:rsid w:val="002C2D58"/>
    <w:rsid w:val="00304873"/>
    <w:rsid w:val="003455E3"/>
    <w:rsid w:val="003A68D4"/>
    <w:rsid w:val="003C4AC2"/>
    <w:rsid w:val="004761D4"/>
    <w:rsid w:val="004B43E8"/>
    <w:rsid w:val="004D6A6C"/>
    <w:rsid w:val="00652B05"/>
    <w:rsid w:val="00702487"/>
    <w:rsid w:val="007637B3"/>
    <w:rsid w:val="007E3279"/>
    <w:rsid w:val="00814157"/>
    <w:rsid w:val="008512FB"/>
    <w:rsid w:val="00852A9E"/>
    <w:rsid w:val="00910802"/>
    <w:rsid w:val="0095557D"/>
    <w:rsid w:val="009937CC"/>
    <w:rsid w:val="00A31A85"/>
    <w:rsid w:val="00A9327F"/>
    <w:rsid w:val="00AB49AE"/>
    <w:rsid w:val="00C61F72"/>
    <w:rsid w:val="00E67743"/>
    <w:rsid w:val="00EC5247"/>
    <w:rsid w:val="00EE1DBE"/>
    <w:rsid w:val="00F33E0E"/>
    <w:rsid w:val="00FD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9937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993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3BCADA5C.dotm</Template>
  <TotalTime>154</TotalTime>
  <Pages>6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Recepcija</cp:lastModifiedBy>
  <cp:revision>10</cp:revision>
  <dcterms:created xsi:type="dcterms:W3CDTF">2024-05-28T11:25:00Z</dcterms:created>
  <dcterms:modified xsi:type="dcterms:W3CDTF">2024-06-03T10:48:00Z</dcterms:modified>
</cp:coreProperties>
</file>